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9E3B01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3B01">
              <w:rPr>
                <w:b/>
                <w:sz w:val="26"/>
                <w:szCs w:val="26"/>
                <w:lang w:val="en-US"/>
              </w:rPr>
              <w:t>203C_082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9E3B01" w:rsidRDefault="00E00AC2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9E3B01">
              <w:rPr>
                <w:b/>
                <w:sz w:val="26"/>
                <w:szCs w:val="26"/>
                <w:lang w:val="en-US"/>
              </w:rPr>
              <w:t>2116920</w:t>
            </w:r>
            <w:r w:rsidR="00C44B8B" w:rsidRPr="009E3B01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6E3E31" w:rsidRPr="006E3E31">
        <w:rPr>
          <w:b/>
          <w:sz w:val="26"/>
          <w:szCs w:val="26"/>
        </w:rPr>
        <w:t>(</w:t>
      </w:r>
      <w:r w:rsidR="00E00AC2" w:rsidRPr="00D82C76">
        <w:rPr>
          <w:b/>
          <w:sz w:val="26"/>
          <w:szCs w:val="26"/>
        </w:rPr>
        <w:t>Траверса ТМ65 27.0002-30</w:t>
      </w:r>
      <w:r w:rsidR="006E3E31" w:rsidRPr="006E3E31">
        <w:rPr>
          <w:b/>
          <w:sz w:val="26"/>
          <w:szCs w:val="26"/>
        </w:rPr>
        <w:t>)</w:t>
      </w:r>
      <w:r w:rsidR="00474A8E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74A8E">
        <w:rPr>
          <w:b/>
          <w:sz w:val="26"/>
          <w:szCs w:val="26"/>
          <w:u w:val="single"/>
        </w:rPr>
        <w:t>203</w:t>
      </w:r>
      <w:r w:rsidR="00F115B9" w:rsidRPr="00474A8E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6E3E31" w:rsidRDefault="00641E44" w:rsidP="00A65683">
      <w:pPr>
        <w:tabs>
          <w:tab w:val="left" w:pos="1134"/>
        </w:tabs>
        <w:ind w:firstLine="709"/>
        <w:rPr>
          <w:b/>
          <w:sz w:val="24"/>
          <w:szCs w:val="24"/>
          <w:u w:val="single"/>
          <w:shd w:val="clear" w:color="auto" w:fill="FFFF00"/>
        </w:rPr>
      </w:pPr>
      <w:r w:rsidRPr="006E3E31">
        <w:rPr>
          <w:sz w:val="24"/>
          <w:szCs w:val="24"/>
        </w:rPr>
        <w:t xml:space="preserve">Технические требования, характеристики </w:t>
      </w:r>
      <w:r w:rsidR="00D601A5" w:rsidRPr="006E3E31">
        <w:rPr>
          <w:sz w:val="24"/>
          <w:szCs w:val="24"/>
        </w:rPr>
        <w:t>траверс</w:t>
      </w:r>
      <w:r w:rsidR="004F4E9E" w:rsidRPr="006E3E31">
        <w:rPr>
          <w:sz w:val="24"/>
          <w:szCs w:val="24"/>
        </w:rPr>
        <w:t xml:space="preserve"> должны соответствовать </w:t>
      </w:r>
      <w:r w:rsidR="001759FB" w:rsidRPr="006E3E31">
        <w:rPr>
          <w:sz w:val="24"/>
          <w:szCs w:val="24"/>
        </w:rPr>
        <w:t>требованиям </w:t>
      </w:r>
      <w:bookmarkStart w:id="1" w:name="Поле4"/>
      <w:r w:rsidR="00D82C76" w:rsidRPr="006E3E31">
        <w:rPr>
          <w:sz w:val="24"/>
          <w:szCs w:val="24"/>
        </w:rPr>
        <w:t>Типового п</w:t>
      </w:r>
      <w:r w:rsidR="00E00AC2" w:rsidRPr="006E3E31">
        <w:rPr>
          <w:sz w:val="24"/>
          <w:szCs w:val="24"/>
        </w:rPr>
        <w:t>роект</w:t>
      </w:r>
      <w:r w:rsidR="0076507A" w:rsidRPr="006E3E31">
        <w:rPr>
          <w:sz w:val="24"/>
          <w:szCs w:val="24"/>
        </w:rPr>
        <w:t>а</w:t>
      </w:r>
      <w:r w:rsidR="00E00AC2" w:rsidRPr="006E3E31">
        <w:rPr>
          <w:sz w:val="24"/>
          <w:szCs w:val="24"/>
        </w:rPr>
        <w:t xml:space="preserve"> 27.0002-30</w:t>
      </w:r>
      <w:bookmarkEnd w:id="1"/>
      <w:r w:rsidR="00D82C76" w:rsidRPr="006E3E31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474A8E" w:rsidRDefault="00474A8E" w:rsidP="00474A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474A8E" w:rsidRDefault="00474A8E" w:rsidP="00474A8E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474A8E" w:rsidRDefault="00474A8E" w:rsidP="00474A8E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474A8E" w:rsidRDefault="00474A8E" w:rsidP="00474A8E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474A8E" w:rsidRDefault="00474A8E" w:rsidP="00474A8E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474A8E" w:rsidRDefault="00474A8E" w:rsidP="00474A8E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474A8E" w:rsidRDefault="00474A8E" w:rsidP="00474A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6E3E31">
        <w:rPr>
          <w:sz w:val="24"/>
          <w:szCs w:val="24"/>
        </w:rPr>
        <w:t>Типового проекта 27.0002-30</w:t>
      </w:r>
      <w:r>
        <w:rPr>
          <w:sz w:val="26"/>
          <w:szCs w:val="26"/>
        </w:rPr>
        <w:t>;</w:t>
      </w:r>
    </w:p>
    <w:p w:rsidR="00474A8E" w:rsidRDefault="00474A8E" w:rsidP="00474A8E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474A8E" w:rsidRDefault="00474A8E" w:rsidP="00474A8E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474A8E" w:rsidRDefault="00474A8E" w:rsidP="00474A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474A8E" w:rsidRDefault="00474A8E" w:rsidP="00474A8E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474A8E" w:rsidRDefault="00474A8E" w:rsidP="00474A8E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474A8E" w:rsidRDefault="00474A8E" w:rsidP="00474A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474A8E" w:rsidRDefault="00474A8E" w:rsidP="00474A8E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474A8E" w:rsidRDefault="00474A8E" w:rsidP="00474A8E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474A8E" w:rsidRDefault="00474A8E" w:rsidP="00474A8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474A8E" w:rsidRDefault="00474A8E" w:rsidP="00474A8E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CB6078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20EB" w:rsidRDefault="00A220EB">
      <w:r>
        <w:separator/>
      </w:r>
    </w:p>
  </w:endnote>
  <w:endnote w:type="continuationSeparator" w:id="0">
    <w:p w:rsidR="00A220EB" w:rsidRDefault="00A220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20EB" w:rsidRDefault="00A220EB">
      <w:r>
        <w:separator/>
      </w:r>
    </w:p>
  </w:footnote>
  <w:footnote w:type="continuationSeparator" w:id="0">
    <w:p w:rsidR="00A220EB" w:rsidRDefault="00A220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22706780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AC2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0A50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0A26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4A8E"/>
    <w:rsid w:val="00475718"/>
    <w:rsid w:val="00475CD6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3E31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07A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60A9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FC7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3B01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0EB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2850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0099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2C76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B50F1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AC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9625A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E35D695-B6A9-434A-A6B3-A8D673049D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9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ELibraryCPU xmlns="http://schemas.microsoft.com/sharepoint/v3" xsi:nil="true"/>
    <TaxCatchAll xmlns="aeb3e8e0-784a-4348-b8a9-74d788c4fa59"/>
    <ELibraryBalanceEntity xmlns="http://schemas.microsoft.com/sharepoint/v3" xsi:nil="true"/>
    <ELibraryBusiness xmlns="http://schemas.microsoft.com/sharepoint/v3" xsi:nil="true"/>
    <TaxKeywordTaxHTField xmlns="aeb3e8e0-784a-4348-b8a9-74d788c4fa59">
      <Terms xmlns="http://schemas.microsoft.com/office/infopath/2007/PartnerControls"/>
    </TaxKeywordTaxHTFiel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7BB2B26-1797-4128-A589-3A6CC8EFD4BE}"/>
</file>

<file path=customXml/itemProps2.xml><?xml version="1.0" encoding="utf-8"?>
<ds:datastoreItem xmlns:ds="http://schemas.openxmlformats.org/officeDocument/2006/customXml" ds:itemID="{5E0BBFCA-A208-426E-A359-D64DCA1CD519}"/>
</file>

<file path=customXml/itemProps3.xml><?xml version="1.0" encoding="utf-8"?>
<ds:datastoreItem xmlns:ds="http://schemas.openxmlformats.org/officeDocument/2006/customXml" ds:itemID="{042EE838-F7BE-4588-AF20-58E654D492B5}"/>
</file>

<file path=customXml/itemProps4.xml><?xml version="1.0" encoding="utf-8"?>
<ds:datastoreItem xmlns:ds="http://schemas.openxmlformats.org/officeDocument/2006/customXml" ds:itemID="{3BA8EABF-F875-4496-B567-EC854152B40F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15</TotalTime>
  <Pages>1</Pages>
  <Words>1021</Words>
  <Characters>5824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10</cp:revision>
  <cp:lastPrinted>2010-09-30T14:29:00Z</cp:lastPrinted>
  <dcterms:created xsi:type="dcterms:W3CDTF">2015-05-25T08:28:00Z</dcterms:created>
  <dcterms:modified xsi:type="dcterms:W3CDTF">2015-09-28T16:09:00Z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